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5FD0E206" w:rsidRDefault="00997F14" w14:paraId="00B6002B" w14:textId="355C3C8B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FD0E20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FD0E206" w:rsidR="00B5539B">
        <w:rPr>
          <w:rFonts w:ascii="Corbel" w:hAnsi="Corbel"/>
          <w:i w:val="1"/>
          <w:iCs w:val="1"/>
        </w:rPr>
        <w:t xml:space="preserve">Załącznik nr 1.5 do Zarządzenia Rektora </w:t>
      </w:r>
      <w:r w:rsidRPr="5FD0E206" w:rsidR="00B5539B">
        <w:rPr>
          <w:rFonts w:ascii="Corbel" w:hAnsi="Corbel"/>
          <w:i w:val="1"/>
          <w:iCs w:val="1"/>
        </w:rPr>
        <w:t>UR  nr</w:t>
      </w:r>
      <w:r w:rsidRPr="5FD0E206" w:rsidR="00B5539B">
        <w:rPr>
          <w:rFonts w:ascii="Corbel" w:hAnsi="Corbel"/>
          <w:i w:val="1"/>
          <w:iCs w:val="1"/>
        </w:rPr>
        <w:t xml:space="preserve"> </w:t>
      </w:r>
      <w:r w:rsidRPr="5FD0E206" w:rsidR="25F94C4E">
        <w:rPr>
          <w:rFonts w:ascii="Corbel" w:hAnsi="Corbel"/>
          <w:i w:val="1"/>
          <w:iCs w:val="1"/>
        </w:rPr>
        <w:t>61/2025</w:t>
      </w:r>
    </w:p>
    <w:p w:rsidRPr="009C54AE" w:rsidR="0085747A" w:rsidP="009C54AE" w:rsidRDefault="0085747A" w14:paraId="6131269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32BE68B6" w:rsidRDefault="0071620A" w14:paraId="35A27F2B" w14:textId="7EC6BBD5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32BE68B6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32BE68B6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32BE68B6" w:rsidR="00583909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32BE68B6" w:rsidR="7CE490B9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32BE68B6" w:rsidR="00583909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32BE68B6" w:rsidR="70119798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="0085747A" w:rsidP="00EA4832" w:rsidRDefault="00EA4832" w14:paraId="35F573C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96B33" w14:paraId="24678D5C" w14:textId="335ED6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96B33">
        <w:rPr>
          <w:rFonts w:ascii="Corbel" w:hAnsi="Corbel"/>
          <w:sz w:val="20"/>
          <w:szCs w:val="20"/>
        </w:rPr>
        <w:t>Rok akademicki  202</w:t>
      </w:r>
      <w:r w:rsidR="5EC1CB93">
        <w:rPr>
          <w:rFonts w:ascii="Corbel" w:hAnsi="Corbel"/>
          <w:sz w:val="20"/>
          <w:szCs w:val="20"/>
        </w:rPr>
        <w:t>7</w:t>
      </w:r>
      <w:r w:rsidR="00496B33">
        <w:rPr>
          <w:rFonts w:ascii="Corbel" w:hAnsi="Corbel"/>
          <w:sz w:val="20"/>
          <w:szCs w:val="20"/>
        </w:rPr>
        <w:t>/</w:t>
      </w:r>
      <w:r w:rsidR="00583909">
        <w:rPr>
          <w:rFonts w:ascii="Corbel" w:hAnsi="Corbel"/>
          <w:sz w:val="20"/>
          <w:szCs w:val="20"/>
        </w:rPr>
        <w:t>20</w:t>
      </w:r>
      <w:bookmarkStart w:name="_GoBack" w:id="0"/>
      <w:bookmarkEnd w:id="0"/>
      <w:r w:rsidR="00496B33">
        <w:rPr>
          <w:rFonts w:ascii="Corbel" w:hAnsi="Corbel"/>
          <w:sz w:val="20"/>
          <w:szCs w:val="20"/>
        </w:rPr>
        <w:t>2</w:t>
      </w:r>
      <w:r w:rsidR="5DDC6AD1">
        <w:rPr>
          <w:rFonts w:ascii="Corbel" w:hAnsi="Corbel"/>
          <w:sz w:val="20"/>
          <w:szCs w:val="20"/>
        </w:rPr>
        <w:t>8</w:t>
      </w:r>
    </w:p>
    <w:p w:rsidRPr="009C54AE" w:rsidR="0085747A" w:rsidP="009C54AE" w:rsidRDefault="0085747A" w14:paraId="33A6C3C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FB0D24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2BE68B6" w14:paraId="6899FC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D80B2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2D426E9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Pr="009C54AE" w:rsidR="0085747A" w:rsidTr="32BE68B6" w14:paraId="10130A33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6819C9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562884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32BE68B6" w14:paraId="0FF12AB8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457B0A6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2BE68B6" w:rsidRDefault="00EA27C0" w14:paraId="1C4B4DB7" w14:textId="50E9505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BE68B6" w:rsidR="0AA42F83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Pr="009C54AE" w:rsidR="0085747A" w:rsidTr="32BE68B6" w14:paraId="1CF7607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0082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A27C0" w14:paraId="58890E5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32BE68B6" w14:paraId="44246CC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93BA4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6015ECA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32BE68B6" w14:paraId="276C48FB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6DEB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47E7EC9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Pr="009C54AE" w:rsidR="0085747A" w:rsidTr="32BE68B6" w14:paraId="3777CE8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0387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1217D5F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32BE68B6" w14:paraId="1D54ADD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BE8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375044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17272A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32BE68B6" w14:paraId="195470B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49D169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91353" w14:paraId="2978C61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421D41"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</w:p>
        </w:tc>
      </w:tr>
      <w:tr w:rsidRPr="009C54AE" w:rsidR="0085747A" w:rsidTr="32BE68B6" w14:paraId="5283823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77603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96B33" w14:paraId="6578488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34D0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9C54AE" w:rsidR="00923D7D" w:rsidTr="32BE68B6" w14:paraId="2B51C79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A2664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6A6837" w14:paraId="4DDCD12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85747A" w:rsidTr="32BE68B6" w14:paraId="4F7FE94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B6221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7EAD0A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Pr="009C54AE" w:rsidR="0085747A" w:rsidTr="32BE68B6" w14:paraId="0053CD0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9249B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C785B5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29ED4B8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F77468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DDA3C2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84389F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9C54AE" w:rsidR="00015B8F" w:rsidTr="00C766DF" w14:paraId="6308B530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021016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3E28FF5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5D800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9CD3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D59FD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705E1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1D794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7BA3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4C71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FB669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3FAAE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7580821C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A50BB" w14:paraId="601BE6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96984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FC8B3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676A82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11DF02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493F2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ADA216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62480" w14:paraId="3D3FF03D" w14:textId="38074C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E0B39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8F038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62480" w14:paraId="12A5963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Pr="009C54AE" w:rsidR="00923D7D" w:rsidP="009C54AE" w:rsidRDefault="00923D7D" w14:paraId="5E0C6CF9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1DBD6F9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076EB34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462480" w14:paraId="3CDF44F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5C66743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6185B88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32BE68B6" w:rsidRDefault="00E22FBC" w14:paraId="6203E1C3" w14:textId="1E47E7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2BE68B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2BE68B6" w:rsidR="00E22FBC">
        <w:rPr>
          <w:rFonts w:ascii="Corbel" w:hAnsi="Corbel"/>
          <w:caps w:val="0"/>
          <w:smallCaps w:val="0"/>
        </w:rPr>
        <w:t>For</w:t>
      </w:r>
      <w:r w:rsidRPr="32BE68B6" w:rsidR="00445970">
        <w:rPr>
          <w:rFonts w:ascii="Corbel" w:hAnsi="Corbel"/>
          <w:caps w:val="0"/>
          <w:smallCaps w:val="0"/>
        </w:rPr>
        <w:t xml:space="preserve">ma zaliczenia </w:t>
      </w:r>
      <w:r w:rsidRPr="32BE68B6" w:rsidR="00445970">
        <w:rPr>
          <w:rFonts w:ascii="Corbel" w:hAnsi="Corbel"/>
          <w:caps w:val="0"/>
          <w:smallCaps w:val="0"/>
        </w:rPr>
        <w:t xml:space="preserve">przedmiotu </w:t>
      </w:r>
      <w:r w:rsidRPr="32BE68B6" w:rsidR="00E22FBC">
        <w:rPr>
          <w:rFonts w:ascii="Corbel" w:hAnsi="Corbel"/>
          <w:caps w:val="0"/>
          <w:smallCaps w:val="0"/>
        </w:rPr>
        <w:t xml:space="preserve"> </w:t>
      </w:r>
      <w:r w:rsidRPr="32BE68B6" w:rsidR="00E22FBC">
        <w:rPr>
          <w:rFonts w:ascii="Corbel" w:hAnsi="Corbel"/>
          <w:caps w:val="0"/>
          <w:smallCaps w:val="0"/>
        </w:rPr>
        <w:t xml:space="preserve">z toku) </w:t>
      </w:r>
      <w:r w:rsidRPr="32BE68B6" w:rsidR="00E22FBC">
        <w:rPr>
          <w:rFonts w:ascii="Corbel" w:hAnsi="Corbel"/>
          <w:b w:val="0"/>
          <w:bCs w:val="0"/>
          <w:caps w:val="0"/>
          <w:smallCaps w:val="0"/>
        </w:rPr>
        <w:t>zaliczeni</w:t>
      </w:r>
      <w:r w:rsidRPr="32BE68B6" w:rsidR="00462480">
        <w:rPr>
          <w:rFonts w:ascii="Corbel" w:hAnsi="Corbel"/>
          <w:b w:val="0"/>
          <w:bCs w:val="0"/>
          <w:caps w:val="0"/>
          <w:smallCaps w:val="0"/>
        </w:rPr>
        <w:t>e z oceną</w:t>
      </w:r>
    </w:p>
    <w:p w:rsidR="00E960BB" w:rsidP="009C54AE" w:rsidRDefault="00E960BB" w14:paraId="49F8D8D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6AA2C81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BE68B6" w14:paraId="111172BD" w14:textId="77777777">
        <w:tc>
          <w:tcPr>
            <w:tcW w:w="9670" w:type="dxa"/>
            <w:tcMar/>
          </w:tcPr>
          <w:p w:rsidRPr="009C54AE" w:rsidR="0085747A" w:rsidP="32BE68B6" w:rsidRDefault="008A50BB" w14:paraId="01E38928" w14:textId="61AB2E7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BE68B6" w:rsidR="56E26CD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Wiedza, umiejętności i kompetencje z przedmiotów: wprowadzenie do pedagogiki, wprowadzenie do psychologii, psychologia rozwoju i wychowania, teoretyczne podstawy kształcenia, teoretyczne podstawy wychowania, pedagogika </w:t>
            </w:r>
            <w:r w:rsidRPr="32BE68B6" w:rsidR="56E26CD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przedszkolna,</w:t>
            </w:r>
            <w:r w:rsidRPr="32BE68B6" w:rsidR="56E26CD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pedagogika wczesnoszkolna</w:t>
            </w:r>
          </w:p>
        </w:tc>
      </w:tr>
    </w:tbl>
    <w:p w:rsidR="00153C41" w:rsidP="009C54AE" w:rsidRDefault="00153C41" w14:paraId="656B80C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6837FAA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4698BB6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6C594DB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3907E27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462480" w:rsidTr="32BE68B6" w14:paraId="315591C6" w14:textId="77777777">
        <w:tc>
          <w:tcPr>
            <w:tcW w:w="851" w:type="dxa"/>
            <w:tcMar/>
            <w:vAlign w:val="center"/>
          </w:tcPr>
          <w:p w:rsidRPr="00291353" w:rsidR="00462480" w:rsidP="00671300" w:rsidRDefault="00462480" w14:paraId="7E86C4E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3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291353" w:rsidR="00462480" w:rsidP="00671300" w:rsidRDefault="00462480" w14:paraId="133D4A3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1353">
              <w:rPr>
                <w:rFonts w:ascii="Corbel" w:hAnsi="Corbel"/>
                <w:sz w:val="24"/>
                <w:szCs w:val="24"/>
              </w:rPr>
              <w:t>Zapoznanie studentów ze strukturą i funkcjonowaniem polskiego systemu edukacji ze szczególnym uwzgl</w:t>
            </w:r>
            <w:r w:rsidRPr="00291353" w:rsidR="008A50BB">
              <w:rPr>
                <w:rFonts w:ascii="Corbel" w:hAnsi="Corbel"/>
                <w:sz w:val="24"/>
                <w:szCs w:val="24"/>
              </w:rPr>
              <w:t>ędnieniem edukacji wczesnoszkolnej</w:t>
            </w:r>
            <w:r w:rsidRPr="002913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462480" w:rsidTr="32BE68B6" w14:paraId="10A387EA" w14:textId="77777777">
        <w:tc>
          <w:tcPr>
            <w:tcW w:w="851" w:type="dxa"/>
            <w:tcMar/>
            <w:vAlign w:val="center"/>
          </w:tcPr>
          <w:p w:rsidRPr="00291353" w:rsidR="00462480" w:rsidP="00671300" w:rsidRDefault="00462480" w14:paraId="3AC638B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353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tcMar/>
            <w:vAlign w:val="center"/>
          </w:tcPr>
          <w:p w:rsidRPr="00291353" w:rsidR="00462480" w:rsidP="00671300" w:rsidRDefault="00462480" w14:paraId="61799705" w14:textId="385C1E3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2BE68B6" w:rsidR="00462480">
              <w:rPr>
                <w:rFonts w:ascii="Corbel" w:hAnsi="Corbel"/>
                <w:sz w:val="24"/>
                <w:szCs w:val="24"/>
              </w:rPr>
              <w:t xml:space="preserve">Zapoznanie studentów ze specyfiką działalności dydaktycznej, wychowawczej i opiekuńczej </w:t>
            </w:r>
            <w:r w:rsidRPr="32BE68B6" w:rsidR="00462480">
              <w:rPr>
                <w:rFonts w:ascii="Corbel" w:hAnsi="Corbel"/>
                <w:sz w:val="24"/>
                <w:szCs w:val="24"/>
              </w:rPr>
              <w:t>w</w:t>
            </w:r>
            <w:r w:rsidRPr="32BE68B6" w:rsidR="56E26CDA">
              <w:rPr>
                <w:rFonts w:ascii="Corbel" w:hAnsi="Corbel"/>
                <w:sz w:val="24"/>
                <w:szCs w:val="24"/>
              </w:rPr>
              <w:t xml:space="preserve"> edukacji</w:t>
            </w:r>
            <w:r w:rsidRPr="32BE68B6" w:rsidR="56E26CDA">
              <w:rPr>
                <w:rFonts w:ascii="Corbel" w:hAnsi="Corbel"/>
                <w:sz w:val="24"/>
                <w:szCs w:val="24"/>
              </w:rPr>
              <w:t xml:space="preserve"> wczesnoszkolnej – w szczególności w klasie I</w:t>
            </w:r>
          </w:p>
        </w:tc>
      </w:tr>
      <w:tr w:rsidRPr="009C54AE" w:rsidR="00462480" w:rsidTr="32BE68B6" w14:paraId="32964725" w14:textId="77777777">
        <w:tc>
          <w:tcPr>
            <w:tcW w:w="851" w:type="dxa"/>
            <w:tcMar/>
            <w:vAlign w:val="center"/>
          </w:tcPr>
          <w:p w:rsidRPr="00291353" w:rsidR="00462480" w:rsidP="00671300" w:rsidRDefault="00462480" w14:paraId="6CA1E17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3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291353" w:rsidR="00462480" w:rsidP="00671300" w:rsidRDefault="008A50BB" w14:paraId="19537AAF" w14:textId="2B6D6F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BE68B6" w:rsidR="56E26CDA">
              <w:rPr>
                <w:rFonts w:ascii="Corbel" w:hAnsi="Corbel"/>
                <w:b w:val="0"/>
                <w:bCs w:val="0"/>
                <w:sz w:val="24"/>
                <w:szCs w:val="24"/>
              </w:rPr>
              <w:t>Zapoznanie studentów z</w:t>
            </w:r>
            <w:r w:rsidRPr="32BE68B6" w:rsidR="2C4057C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32BE68B6" w:rsidR="56E26CDA">
              <w:rPr>
                <w:rFonts w:ascii="Corbel" w:hAnsi="Corbel"/>
                <w:b w:val="0"/>
                <w:bCs w:val="0"/>
                <w:sz w:val="24"/>
                <w:szCs w:val="24"/>
              </w:rPr>
              <w:t>zadaniami nauczyciela-wychowawcy edukacji wczesnoszkolnej, z jego prawami i obowiązkami, sposobem dokumentowania pracy</w:t>
            </w:r>
          </w:p>
        </w:tc>
      </w:tr>
      <w:tr w:rsidRPr="009C54AE" w:rsidR="00462480" w:rsidTr="32BE68B6" w14:paraId="2C4774C1" w14:textId="77777777">
        <w:tc>
          <w:tcPr>
            <w:tcW w:w="851" w:type="dxa"/>
            <w:tcMar/>
            <w:vAlign w:val="center"/>
          </w:tcPr>
          <w:p w:rsidRPr="00291353" w:rsidR="00462480" w:rsidP="00671300" w:rsidRDefault="00462480" w14:paraId="4A34196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35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291353" w:rsidR="00462480" w:rsidP="00671300" w:rsidRDefault="008A50BB" w14:paraId="4BC0534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1353">
              <w:rPr>
                <w:rFonts w:ascii="Corbel" w:hAnsi="Corbel"/>
                <w:b w:val="0"/>
                <w:sz w:val="24"/>
                <w:szCs w:val="24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 w:rsidRPr="009C54AE" w:rsidR="00462480" w:rsidTr="32BE68B6" w14:paraId="3A3BD132" w14:textId="77777777">
        <w:tc>
          <w:tcPr>
            <w:tcW w:w="851" w:type="dxa"/>
            <w:tcMar/>
            <w:vAlign w:val="center"/>
          </w:tcPr>
          <w:p w:rsidRPr="00291353" w:rsidR="00462480" w:rsidP="00671300" w:rsidRDefault="00462480" w14:paraId="4C56DF2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353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Mar/>
            <w:vAlign w:val="center"/>
          </w:tcPr>
          <w:p w:rsidRPr="00291353" w:rsidR="00462480" w:rsidP="00671300" w:rsidRDefault="008A50BB" w14:paraId="3BBC19F0" w14:textId="5B915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BE68B6" w:rsidR="56E26CD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Wdrażanie studentów do współpracy z innymi nauczycielami edukacji </w:t>
            </w:r>
            <w:r w:rsidRPr="32BE68B6" w:rsidR="56E26CDA">
              <w:rPr>
                <w:rFonts w:ascii="Corbel" w:hAnsi="Corbel"/>
                <w:b w:val="0"/>
                <w:bCs w:val="0"/>
                <w:sz w:val="24"/>
                <w:szCs w:val="24"/>
              </w:rPr>
              <w:t>wczesnoszkolnej, dziećmi</w:t>
            </w:r>
            <w:r w:rsidRPr="32BE68B6" w:rsidR="56E26CD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 rodzicami oraz do pełnienia różnych ról w pracy grupowej</w:t>
            </w:r>
          </w:p>
        </w:tc>
      </w:tr>
    </w:tbl>
    <w:p w:rsidRPr="009C54AE" w:rsidR="0085747A" w:rsidP="009C54AE" w:rsidRDefault="0085747A" w14:paraId="23D5502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97155C4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BF4195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84"/>
        <w:gridCol w:w="1857"/>
      </w:tblGrid>
      <w:tr w:rsidRPr="009C54AE" w:rsidR="0085747A" w:rsidTr="32BE68B6" w14:paraId="3C506C5C" w14:textId="77777777">
        <w:tc>
          <w:tcPr>
            <w:tcW w:w="1701" w:type="dxa"/>
            <w:tcMar/>
            <w:vAlign w:val="center"/>
          </w:tcPr>
          <w:p w:rsidRPr="009C54AE" w:rsidR="0085747A" w:rsidP="009C54AE" w:rsidRDefault="0085747A" w14:paraId="7E7E0A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85747A" w:rsidP="00C05F44" w:rsidRDefault="0085747A" w14:paraId="4472657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85747A" w:rsidP="00C05F44" w:rsidRDefault="0085747A" w14:paraId="73AC83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32BE68B6" w14:paraId="06B5B950" w14:textId="77777777">
        <w:tc>
          <w:tcPr>
            <w:tcW w:w="1701" w:type="dxa"/>
            <w:tcMar/>
          </w:tcPr>
          <w:p w:rsidRPr="009C54AE" w:rsidR="0085747A" w:rsidP="009C54AE" w:rsidRDefault="0085747A" w14:paraId="7459CB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9C54AE" w:rsidR="0085747A" w:rsidP="32BE68B6" w:rsidRDefault="00267459" w14:paraId="33D481AC" w14:textId="22DBD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>Wymieni i zastosuje w trakcie wykonywania zadań praktykanta, zasady bezpieczeństwa i higieny pracy obowiązujące w instytucjach edukacyjnych</w:t>
            </w:r>
            <w:r w:rsidRPr="32BE68B6" w:rsidR="2EFF0E3D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F01D04" w:rsidR="0085747A" w:rsidP="00291353" w:rsidRDefault="00462480" w14:paraId="7A7F74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PPiW.W10</w:t>
            </w:r>
          </w:p>
        </w:tc>
      </w:tr>
      <w:tr w:rsidRPr="009C54AE" w:rsidR="0085747A" w:rsidTr="32BE68B6" w14:paraId="6C82F0A3" w14:textId="77777777">
        <w:tc>
          <w:tcPr>
            <w:tcW w:w="1701" w:type="dxa"/>
            <w:tcMar/>
          </w:tcPr>
          <w:p w:rsidRPr="009C54AE" w:rsidR="0085747A" w:rsidP="009C54AE" w:rsidRDefault="00ED6862" w14:paraId="0492E6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9C54AE" w:rsidR="0085747A" w:rsidP="00005765" w:rsidRDefault="006A6837" w14:paraId="129F2F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A6837">
              <w:rPr>
                <w:rFonts w:ascii="Corbel" w:hAnsi="Corbel"/>
                <w:b w:val="0"/>
                <w:smallCaps w:val="0"/>
                <w:szCs w:val="24"/>
              </w:rPr>
              <w:t>Zaplanuje i p</w:t>
            </w:r>
            <w:r w:rsidR="00291353">
              <w:rPr>
                <w:rFonts w:ascii="Corbel" w:hAnsi="Corbel"/>
                <w:b w:val="0"/>
                <w:smallCaps w:val="0"/>
                <w:szCs w:val="24"/>
              </w:rPr>
              <w:t xml:space="preserve">rzeprowadzi zajęcia dydaktyczno </w:t>
            </w:r>
            <w:r w:rsidRPr="006A6837">
              <w:rPr>
                <w:rFonts w:ascii="Corbel" w:hAnsi="Corbel"/>
                <w:b w:val="0"/>
                <w:smallCaps w:val="0"/>
                <w:szCs w:val="24"/>
              </w:rPr>
              <w:t>wychowawcze w klasie I, dostosowując metody pracy do sformułowanych celów wychowania i kształcenia oraz do możliwości psychofizycznych i zainteresowań dzieci/uczniów.</w:t>
            </w:r>
          </w:p>
        </w:tc>
        <w:tc>
          <w:tcPr>
            <w:tcW w:w="1873" w:type="dxa"/>
            <w:tcMar/>
            <w:vAlign w:val="center"/>
          </w:tcPr>
          <w:p w:rsidR="0085747A" w:rsidP="00291353" w:rsidRDefault="00F01D04" w14:paraId="7FE49EE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PPiW.U04</w:t>
            </w:r>
            <w:r w:rsidRPr="00462480" w:rsidR="006A6837">
              <w:rPr>
                <w:rFonts w:ascii="Corbel" w:hAnsi="Corbel"/>
                <w:b w:val="0"/>
                <w:szCs w:val="24"/>
              </w:rPr>
              <w:t xml:space="preserve"> PPiW.U06</w:t>
            </w:r>
          </w:p>
          <w:p w:rsidR="00267459" w:rsidP="00291353" w:rsidRDefault="00267459" w14:paraId="00B149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PPiW.U07</w:t>
            </w:r>
          </w:p>
          <w:p w:rsidRPr="009C54AE" w:rsidR="00267459" w:rsidP="00291353" w:rsidRDefault="00267459" w14:paraId="2C6652C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267459" w:rsidTr="32BE68B6" w14:paraId="36928964" w14:textId="77777777">
        <w:tc>
          <w:tcPr>
            <w:tcW w:w="1701" w:type="dxa"/>
            <w:tcMar/>
          </w:tcPr>
          <w:p w:rsidRPr="009C54AE" w:rsidR="00267459" w:rsidP="009C54AE" w:rsidRDefault="00ED6862" w14:paraId="7656A0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9C54AE" w:rsidR="00267459" w:rsidP="32BE68B6" w:rsidRDefault="00267459" w14:paraId="7447EF10" w14:textId="164ED6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Dokona analizy i interpretacji różnorodnych sytuacji wychowawczych, dydaktycznych i opiekuńczych, podejmie odpowiednie kroki w celu przeciwdziałania dysfunkcyjnym 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>zachowaniom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dzieci/uczniów oraz zaprojektuje i zrealizuje różne sposoby rozwiązywania pojawiających się problemów w grupie.</w:t>
            </w:r>
          </w:p>
        </w:tc>
        <w:tc>
          <w:tcPr>
            <w:tcW w:w="1873" w:type="dxa"/>
            <w:tcMar/>
            <w:vAlign w:val="center"/>
          </w:tcPr>
          <w:p w:rsidR="00ED6862" w:rsidP="00291353" w:rsidRDefault="00ED6862" w14:paraId="06AB23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PPiW.U01</w:t>
            </w:r>
          </w:p>
          <w:p w:rsidR="00A619BB" w:rsidP="00291353" w:rsidRDefault="00A619BB" w14:paraId="6E8C84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PPiW.U09</w:t>
            </w:r>
          </w:p>
          <w:p w:rsidRPr="00462480" w:rsidR="00A619BB" w:rsidP="00291353" w:rsidRDefault="00A619BB" w14:paraId="1FCA7F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Pr="009C54AE" w:rsidR="00267459" w:rsidTr="32BE68B6" w14:paraId="2E645A93" w14:textId="77777777">
        <w:tc>
          <w:tcPr>
            <w:tcW w:w="1701" w:type="dxa"/>
            <w:tcMar/>
          </w:tcPr>
          <w:p w:rsidRPr="009C54AE" w:rsidR="00267459" w:rsidP="009C54AE" w:rsidRDefault="00ED6862" w14:paraId="2EAD89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9C54AE" w:rsidR="00267459" w:rsidP="32BE68B6" w:rsidRDefault="00267459" w14:paraId="5271D176" w14:textId="661E17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Zidentyfikuje 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>sytuacje wychowawczo-dydaktyczne motywujące dzieci lub uczniów do nauk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>i i pracy nad sobą,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analizuje ich skuteczność 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oraz 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>modyfikuje</w:t>
            </w:r>
            <w:r w:rsidRPr="32BE68B6" w:rsidR="6349A7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działania w celu uzyskania pożądanych efektów wychowania i kształcenia</w:t>
            </w:r>
            <w:r w:rsidRPr="32BE68B6" w:rsidR="114253EE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462480" w:rsidR="00267459" w:rsidP="00291353" w:rsidRDefault="00267459" w14:paraId="737D70F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Pr="009C54AE" w:rsidR="00890541" w:rsidTr="32BE68B6" w14:paraId="131AB2AC" w14:textId="77777777">
        <w:tc>
          <w:tcPr>
            <w:tcW w:w="1701" w:type="dxa"/>
            <w:tcMar/>
          </w:tcPr>
          <w:p w:rsidRPr="009C54AE" w:rsidR="00890541" w:rsidP="0034615A" w:rsidRDefault="00890541" w14:paraId="5AF389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9C54AE" w:rsidR="00890541" w:rsidP="32BE68B6" w:rsidRDefault="00890541" w14:paraId="4C00133B" w14:textId="4B75E5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>Monitoruje</w:t>
            </w: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realizację zespołowych działań eduk</w:t>
            </w: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>acyjnych dzieci lub uczniów</w:t>
            </w:r>
            <w:r w:rsidRPr="32BE68B6" w:rsidR="7AA56185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462480" w:rsidR="00890541" w:rsidP="00291353" w:rsidRDefault="00890541" w14:paraId="39EEA41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PPiW.U08</w:t>
            </w:r>
          </w:p>
        </w:tc>
      </w:tr>
      <w:tr w:rsidRPr="009C54AE" w:rsidR="00890541" w:rsidTr="32BE68B6" w14:paraId="2BC3B808" w14:textId="77777777">
        <w:tc>
          <w:tcPr>
            <w:tcW w:w="1701" w:type="dxa"/>
            <w:tcMar/>
          </w:tcPr>
          <w:p w:rsidRPr="009C54AE" w:rsidR="00890541" w:rsidP="006A6837" w:rsidRDefault="00890541" w14:paraId="024524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9C54AE" w:rsidR="00890541" w:rsidP="32BE68B6" w:rsidRDefault="00890541" w14:paraId="31986501" w14:textId="4BCEED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W czasie praktyki posługuje </w:t>
            </w: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>się uniwersalnymi zasadami i normami etycznymi</w:t>
            </w:r>
            <w:r w:rsidRPr="32BE68B6" w:rsidR="2443AEB8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  <w:r w:rsidRPr="32BE68B6" w:rsidR="121C14B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462480" w:rsidR="00890541" w:rsidP="00291353" w:rsidRDefault="00890541" w14:paraId="3E67B62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01D04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Pr="009C54AE" w:rsidR="0085747A" w:rsidP="009C54AE" w:rsidRDefault="0085747A" w14:paraId="0E77D7C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269DFB6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857D4D" w:rsidR="00675843" w:rsidP="009C54AE" w:rsidRDefault="00875DD0" w14:paraId="15C39AC2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57D4D">
        <w:rPr>
          <w:rFonts w:ascii="Corbel" w:hAnsi="Corbel"/>
          <w:sz w:val="24"/>
          <w:szCs w:val="24"/>
        </w:rPr>
        <w:t>Zadania realizowane w czasie praktyki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BE68B6" w14:paraId="11ED5CCC" w14:textId="77777777">
        <w:tc>
          <w:tcPr>
            <w:tcW w:w="9639" w:type="dxa"/>
            <w:tcMar/>
          </w:tcPr>
          <w:p w:rsidRPr="009C54AE" w:rsidR="0085747A" w:rsidP="009C54AE" w:rsidRDefault="0085747A" w14:paraId="0C14B8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804FD" w:rsidTr="32BE68B6" w14:paraId="458C4352" w14:textId="77777777">
        <w:tc>
          <w:tcPr>
            <w:tcW w:w="9639" w:type="dxa"/>
            <w:tcMar/>
          </w:tcPr>
          <w:p w:rsidRPr="009804FD" w:rsidR="009804FD" w:rsidP="00291353" w:rsidRDefault="009804FD" w14:paraId="5A0DC703" w14:textId="7777777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 xml:space="preserve">Zapoznanie z prawnymi podstawami funkcjonowania szkoły podstawowej, w szczególności edukacji wczesnoszkolnej oraz z dokumentacją szkoły podstawowej: </w:t>
            </w:r>
          </w:p>
          <w:p w:rsidRPr="009804FD" w:rsidR="009804FD" w:rsidP="00291353" w:rsidRDefault="009804FD" w14:paraId="5D98B42D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Ustawa o systemie oświaty</w:t>
            </w:r>
          </w:p>
          <w:p w:rsidRPr="009804FD" w:rsidR="009804FD" w:rsidP="00291353" w:rsidRDefault="009804FD" w14:paraId="4645066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Podstawa programowa edukacji wczesnoszkolnej</w:t>
            </w:r>
          </w:p>
          <w:p w:rsidRPr="009804FD" w:rsidR="009804FD" w:rsidP="00291353" w:rsidRDefault="009804FD" w14:paraId="61127D85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Program edukacyjny realizowany w szkole</w:t>
            </w:r>
          </w:p>
          <w:p w:rsidRPr="009804FD" w:rsidR="009804FD" w:rsidP="00291353" w:rsidRDefault="009804FD" w14:paraId="1D663FB2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Program profilaktyczny</w:t>
            </w:r>
          </w:p>
          <w:p w:rsidRPr="009804FD" w:rsidR="009804FD" w:rsidP="00291353" w:rsidRDefault="009804FD" w14:paraId="76A6441C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Statut szkoły</w:t>
            </w:r>
          </w:p>
          <w:p w:rsidRPr="009804FD" w:rsidR="009804FD" w:rsidP="00291353" w:rsidRDefault="009804FD" w14:paraId="638FEC1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Wewnątrzszkolny system oceniania</w:t>
            </w:r>
          </w:p>
          <w:p w:rsidRPr="009804FD" w:rsidR="009804FD" w:rsidP="00291353" w:rsidRDefault="009804FD" w14:paraId="236038CC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Dziennik nauczyciela-wychowawcy</w:t>
            </w:r>
          </w:p>
          <w:p w:rsidRPr="009804FD" w:rsidR="009804FD" w:rsidP="00291353" w:rsidRDefault="009804FD" w14:paraId="3D6F9DCF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Regulamin Rady Pedagogicznej</w:t>
            </w:r>
          </w:p>
          <w:p w:rsidRPr="009804FD" w:rsidR="009804FD" w:rsidP="00291353" w:rsidRDefault="009804FD" w14:paraId="7E05F4C6" w14:textId="6FCBCD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2BE68B6" w:rsidR="2C5B15D2">
              <w:rPr>
                <w:rFonts w:ascii="Corbel" w:hAnsi="Corbel"/>
                <w:sz w:val="24"/>
                <w:szCs w:val="24"/>
              </w:rPr>
              <w:t>Regulamin Rady Rodziców</w:t>
            </w:r>
            <w:r w:rsidRPr="32BE68B6" w:rsidR="5D6144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804FD" w:rsidR="009804FD" w:rsidTr="32BE68B6" w14:paraId="527DD644" w14:textId="77777777">
        <w:tc>
          <w:tcPr>
            <w:tcW w:w="9639" w:type="dxa"/>
            <w:tcMar/>
          </w:tcPr>
          <w:p w:rsidRPr="009804FD" w:rsidR="009804FD" w:rsidP="00671300" w:rsidRDefault="009804FD" w14:paraId="30FF7024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804FD">
              <w:rPr>
                <w:rFonts w:ascii="Corbel" w:hAnsi="Corbel"/>
                <w:sz w:val="24"/>
                <w:szCs w:val="24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 w:rsidRPr="009804FD" w:rsidR="009804FD" w:rsidTr="32BE68B6" w14:paraId="33EF8C5C" w14:textId="77777777">
        <w:tc>
          <w:tcPr>
            <w:tcW w:w="9639" w:type="dxa"/>
            <w:tcMar/>
          </w:tcPr>
          <w:p w:rsidRPr="009804FD" w:rsidR="009804FD" w:rsidP="00671300" w:rsidRDefault="009804FD" w14:paraId="4091C997" w14:textId="548F7A3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32BE68B6" w:rsidR="2C5B15D2">
              <w:rPr>
                <w:rFonts w:ascii="Corbel" w:hAnsi="Corbel"/>
                <w:sz w:val="24"/>
                <w:szCs w:val="24"/>
              </w:rPr>
              <w:t>Obserwacja zajęć lekcyjnych i pozalekcyjnych dla uczniów klasy I</w:t>
            </w:r>
            <w:r w:rsidRPr="32BE68B6" w:rsidR="1F26B702">
              <w:rPr>
                <w:rFonts w:ascii="Corbel" w:hAnsi="Corbel"/>
                <w:sz w:val="24"/>
                <w:szCs w:val="24"/>
              </w:rPr>
              <w:t>.</w:t>
            </w:r>
            <w:r w:rsidRPr="32BE68B6" w:rsidR="2C5B15D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804FD" w:rsidR="009804FD" w:rsidTr="32BE68B6" w14:paraId="7A702127" w14:textId="77777777">
        <w:tc>
          <w:tcPr>
            <w:tcW w:w="9639" w:type="dxa"/>
            <w:tcMar/>
          </w:tcPr>
          <w:p w:rsidRPr="009804FD" w:rsidR="009804FD" w:rsidP="00671300" w:rsidRDefault="009804FD" w14:paraId="07E86B7C" w14:textId="72690C7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32BE68B6" w:rsidR="2C5B15D2">
              <w:rPr>
                <w:rFonts w:ascii="Corbel" w:hAnsi="Corbel"/>
                <w:sz w:val="24"/>
                <w:szCs w:val="24"/>
              </w:rPr>
              <w:t>Włączenie się w życie klasy i szkoły</w:t>
            </w:r>
            <w:r w:rsidRPr="32BE68B6" w:rsidR="01A8C8C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804FD" w:rsidR="009804FD" w:rsidTr="32BE68B6" w14:paraId="42AA5A74" w14:textId="77777777">
        <w:tc>
          <w:tcPr>
            <w:tcW w:w="9639" w:type="dxa"/>
            <w:tcMar/>
          </w:tcPr>
          <w:p w:rsidRPr="009804FD" w:rsidR="009804FD" w:rsidP="00671300" w:rsidRDefault="009804FD" w14:paraId="3AB4BC58" w14:textId="28C336C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32BE68B6" w:rsidR="2C5B15D2">
              <w:rPr>
                <w:rFonts w:ascii="Corbel" w:hAnsi="Corbel"/>
                <w:sz w:val="24"/>
                <w:szCs w:val="24"/>
              </w:rPr>
              <w:t>Samodzielne przygotowanie i prowadzenie zajęć – według zasad określonych w programie praktyki</w:t>
            </w:r>
            <w:r w:rsidRPr="32BE68B6" w:rsidR="1F58E87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804FD" w:rsidR="0085747A" w:rsidP="009C54AE" w:rsidRDefault="0085747A" w14:paraId="1C5CEFD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46A64A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0A30D3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75DD0" w14:paraId="3A3ECE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:rsidR="00E960BB" w:rsidP="009C54AE" w:rsidRDefault="00E960BB" w14:paraId="16879DE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BC202E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CF6638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3545B5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36415F7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Pr="009C54AE" w:rsidR="0085747A" w:rsidTr="32BE68B6" w14:paraId="15517631" w14:textId="77777777">
        <w:tc>
          <w:tcPr>
            <w:tcW w:w="1985" w:type="dxa"/>
            <w:tcMar/>
            <w:vAlign w:val="center"/>
          </w:tcPr>
          <w:p w:rsidRPr="009C54AE" w:rsidR="0085747A" w:rsidP="009C54AE" w:rsidRDefault="0071620A" w14:paraId="04F834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32BE68B6" w:rsidRDefault="00A84C85" w14:paraId="4112E94C" w14:textId="4E1F97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BE68B6" w:rsidR="00A84C8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Metody oceny efektów uczenia s</w:t>
            </w:r>
            <w:r w:rsidRPr="32BE68B6" w:rsidR="0961A1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ię</w:t>
            </w:r>
          </w:p>
          <w:p w:rsidRPr="009C54AE" w:rsidR="0085747A" w:rsidP="009C54AE" w:rsidRDefault="009F4610" w14:paraId="0D8CDE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923D7D" w:rsidP="009C54AE" w:rsidRDefault="0085747A" w14:paraId="704E2D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023A656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75DD0" w:rsidTr="32BE68B6" w14:paraId="47076513" w14:textId="77777777">
        <w:tc>
          <w:tcPr>
            <w:tcW w:w="1985" w:type="dxa"/>
            <w:tcMar/>
          </w:tcPr>
          <w:p w:rsidRPr="009C54AE" w:rsidR="00875DD0" w:rsidP="00671300" w:rsidRDefault="00875DD0" w14:paraId="712FF1B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Mar/>
            <w:vAlign w:val="center"/>
          </w:tcPr>
          <w:p w:rsidRPr="00146367" w:rsidR="00875DD0" w:rsidP="00146367" w:rsidRDefault="00875DD0" w14:paraId="575A02DA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Mar/>
            <w:vAlign w:val="center"/>
          </w:tcPr>
          <w:p w:rsidRPr="00146367" w:rsidR="00875DD0" w:rsidP="00146367" w:rsidRDefault="00875DD0" w14:paraId="332C56B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32BE68B6" w14:paraId="3AF599C7" w14:textId="77777777">
        <w:tc>
          <w:tcPr>
            <w:tcW w:w="1985" w:type="dxa"/>
            <w:tcMar/>
          </w:tcPr>
          <w:p w:rsidRPr="009C54AE" w:rsidR="00875DD0" w:rsidP="00671300" w:rsidRDefault="00875DD0" w14:paraId="01BD65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Mar/>
            <w:vAlign w:val="center"/>
          </w:tcPr>
          <w:p w:rsidRPr="00146367" w:rsidR="00875DD0" w:rsidP="00146367" w:rsidRDefault="00875DD0" w14:paraId="59E77ED9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tcMar/>
            <w:vAlign w:val="center"/>
          </w:tcPr>
          <w:p w:rsidRPr="00146367" w:rsidR="00875DD0" w:rsidP="00146367" w:rsidRDefault="00875DD0" w14:paraId="20FA3CA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32BE68B6" w14:paraId="237F0074" w14:textId="77777777">
        <w:tc>
          <w:tcPr>
            <w:tcW w:w="1985" w:type="dxa"/>
            <w:tcMar/>
          </w:tcPr>
          <w:p w:rsidRPr="009C54AE" w:rsidR="00875DD0" w:rsidP="00671300" w:rsidRDefault="00875DD0" w14:paraId="7B1929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Mar/>
            <w:vAlign w:val="center"/>
          </w:tcPr>
          <w:p w:rsidRPr="00146367" w:rsidR="00875DD0" w:rsidP="00146367" w:rsidRDefault="00875DD0" w14:paraId="0F4F904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tcMar/>
            <w:vAlign w:val="center"/>
          </w:tcPr>
          <w:p w:rsidRPr="00146367" w:rsidR="00875DD0" w:rsidP="00146367" w:rsidRDefault="00875DD0" w14:paraId="7A5ED78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32BE68B6" w14:paraId="07926C0A" w14:textId="77777777">
        <w:tc>
          <w:tcPr>
            <w:tcW w:w="1985" w:type="dxa"/>
            <w:tcMar/>
          </w:tcPr>
          <w:p w:rsidRPr="009C54AE" w:rsidR="00875DD0" w:rsidP="00671300" w:rsidRDefault="00875DD0" w14:paraId="5A4134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Mar/>
            <w:vAlign w:val="center"/>
          </w:tcPr>
          <w:p w:rsidRPr="00146367" w:rsidR="00875DD0" w:rsidP="00146367" w:rsidRDefault="00875DD0" w14:paraId="1292EA4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tcMar/>
            <w:vAlign w:val="center"/>
          </w:tcPr>
          <w:p w:rsidRPr="00146367" w:rsidR="00875DD0" w:rsidP="00146367" w:rsidRDefault="00875DD0" w14:paraId="29323E72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32BE68B6" w14:paraId="6D6BB560" w14:textId="77777777">
        <w:tc>
          <w:tcPr>
            <w:tcW w:w="1985" w:type="dxa"/>
            <w:tcMar/>
          </w:tcPr>
          <w:p w:rsidRPr="009C54AE" w:rsidR="00875DD0" w:rsidP="00671300" w:rsidRDefault="00875DD0" w14:paraId="174780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Merge/>
            <w:tcMar/>
            <w:vAlign w:val="center"/>
          </w:tcPr>
          <w:p w:rsidRPr="00146367" w:rsidR="00875DD0" w:rsidP="00146367" w:rsidRDefault="00875DD0" w14:paraId="2D0DB95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tcMar/>
            <w:vAlign w:val="center"/>
          </w:tcPr>
          <w:p w:rsidRPr="00146367" w:rsidR="00875DD0" w:rsidP="00146367" w:rsidRDefault="00875DD0" w14:paraId="028CC4EF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32BE68B6" w14:paraId="707CED9A" w14:textId="77777777">
        <w:tc>
          <w:tcPr>
            <w:tcW w:w="1985" w:type="dxa"/>
            <w:tcMar/>
          </w:tcPr>
          <w:p w:rsidRPr="009C54AE" w:rsidR="00875DD0" w:rsidP="00671300" w:rsidRDefault="00875DD0" w14:paraId="581A18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vMerge/>
            <w:tcMar/>
            <w:vAlign w:val="center"/>
          </w:tcPr>
          <w:p w:rsidRPr="00146367" w:rsidR="00875DD0" w:rsidP="00146367" w:rsidRDefault="00875DD0" w14:paraId="7C320F9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tcMar/>
            <w:vAlign w:val="center"/>
          </w:tcPr>
          <w:p w:rsidRPr="00146367" w:rsidR="00875DD0" w:rsidP="00146367" w:rsidRDefault="00875DD0" w14:paraId="278D3D7F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46367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:rsidRPr="009C54AE" w:rsidR="00923D7D" w:rsidP="009C54AE" w:rsidRDefault="00923D7D" w14:paraId="03B41D3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FD098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06AB2B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6F1CE39A" w14:textId="77777777">
        <w:tc>
          <w:tcPr>
            <w:tcW w:w="9670" w:type="dxa"/>
          </w:tcPr>
          <w:p w:rsidRPr="009C54AE" w:rsidR="0085747A" w:rsidP="009A6E77" w:rsidRDefault="009A6E77" w14:paraId="4857E5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77"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:rsidRPr="009C54AE" w:rsidR="0085747A" w:rsidP="009C54AE" w:rsidRDefault="0085747A" w14:paraId="42548CB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0A75FC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0118B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9"/>
        <w:gridCol w:w="4611"/>
      </w:tblGrid>
      <w:tr w:rsidRPr="009C54AE" w:rsidR="0085747A" w:rsidTr="003E1941" w14:paraId="060B0C2B" w14:textId="77777777">
        <w:tc>
          <w:tcPr>
            <w:tcW w:w="4962" w:type="dxa"/>
            <w:vAlign w:val="center"/>
          </w:tcPr>
          <w:p w:rsidRPr="009C54AE" w:rsidR="0085747A" w:rsidP="009C54AE" w:rsidRDefault="00C61DC5" w14:paraId="6C1E379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496B33" w:rsidRDefault="00C61DC5" w14:paraId="5E47DD8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7E6058B8" w14:textId="77777777">
        <w:tc>
          <w:tcPr>
            <w:tcW w:w="4962" w:type="dxa"/>
          </w:tcPr>
          <w:p w:rsidRPr="009C54AE" w:rsidR="0085747A" w:rsidP="00B5539B" w:rsidRDefault="00C61DC5" w14:paraId="70DE8BF5" w14:textId="5942C9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496B33" w:rsidRDefault="009A6E77" w14:paraId="24AC3B01" w14:textId="62015A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E0B39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00923D7D" w14:paraId="5F63CA87" w14:textId="77777777">
        <w:tc>
          <w:tcPr>
            <w:tcW w:w="4962" w:type="dxa"/>
          </w:tcPr>
          <w:p w:rsidRPr="009C54AE" w:rsidR="00C61DC5" w:rsidP="009A6E77" w:rsidRDefault="00C61DC5" w14:paraId="5138965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A6E7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9A6E77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Pr="009C54AE" w:rsidR="00C61DC5" w:rsidP="00496B33" w:rsidRDefault="009A6E77" w14:paraId="02ED29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00923D7D" w14:paraId="01CEFD33" w14:textId="77777777">
        <w:tc>
          <w:tcPr>
            <w:tcW w:w="4962" w:type="dxa"/>
          </w:tcPr>
          <w:p w:rsidRPr="009C54AE" w:rsidR="0071620A" w:rsidP="009C54AE" w:rsidRDefault="00C61DC5" w14:paraId="125D753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A6E77" w:rsidR="009A6E77" w:rsidP="009A6E77" w:rsidRDefault="009A6E77" w14:paraId="266767A0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:rsidRPr="009A6E77" w:rsidR="009A6E77" w:rsidP="009A6E77" w:rsidRDefault="009A6E77" w14:paraId="67FF1D05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:rsidRPr="009A6E77" w:rsidR="009A6E77" w:rsidP="009A6E77" w:rsidRDefault="009A6E77" w14:paraId="410935FD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:rsidRPr="009C54AE" w:rsidR="00C61DC5" w:rsidP="009A6E77" w:rsidRDefault="00721EC8" w14:paraId="1968F7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się z </w:t>
            </w:r>
            <w:r w:rsidRPr="009A6E77" w:rsidR="009A6E77">
              <w:rPr>
                <w:rFonts w:ascii="Corbel" w:hAnsi="Corbel"/>
                <w:sz w:val="24"/>
                <w:szCs w:val="24"/>
              </w:rPr>
              <w:t>przedszkolną dokumentacją</w:t>
            </w:r>
          </w:p>
        </w:tc>
        <w:tc>
          <w:tcPr>
            <w:tcW w:w="4677" w:type="dxa"/>
          </w:tcPr>
          <w:p w:rsidRPr="009C54AE" w:rsidR="00C61DC5" w:rsidP="00496B33" w:rsidRDefault="002E0B39" w14:paraId="6AE58292" w14:textId="3A0F05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1E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85747A" w:rsidTr="00923D7D" w14:paraId="3A9E7D5D" w14:textId="77777777">
        <w:tc>
          <w:tcPr>
            <w:tcW w:w="4962" w:type="dxa"/>
          </w:tcPr>
          <w:p w:rsidRPr="009C54AE" w:rsidR="0085747A" w:rsidP="009C54AE" w:rsidRDefault="0085747A" w14:paraId="7CD43F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496B33" w:rsidRDefault="00721EC8" w14:paraId="7589982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Pr="009C54AE" w:rsidR="0085747A" w:rsidTr="00923D7D" w14:paraId="59C78184" w14:textId="77777777">
        <w:tc>
          <w:tcPr>
            <w:tcW w:w="4962" w:type="dxa"/>
          </w:tcPr>
          <w:p w:rsidRPr="009C54AE" w:rsidR="0085747A" w:rsidP="009C54AE" w:rsidRDefault="0085747A" w14:paraId="6D3C1BF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496B33" w:rsidRDefault="009A6E77" w14:paraId="360ADCD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Pr="009C54AE" w:rsidR="0085747A" w:rsidP="009C54AE" w:rsidRDefault="00923D7D" w14:paraId="55C09B7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5919F1E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361656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A7B4B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32BE68B6" w14:paraId="3A26D53A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4701B5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009C54AE" w:rsidRDefault="0085747A" w14:paraId="27A684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32BE68B6" w14:paraId="7CF8C3FB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ECEEE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804FD" w:rsidR="009804FD" w:rsidP="009804FD" w:rsidRDefault="009804FD" w14:paraId="63A496A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04FD">
              <w:rPr>
                <w:rFonts w:ascii="Corbel" w:hAnsi="Corbel"/>
                <w:b w:val="0"/>
                <w:smallCaps w:val="0"/>
                <w:szCs w:val="24"/>
              </w:rPr>
              <w:t>Praktyka odbywa się w semestrze 6 w maju w klasie I szkoły podstawowej</w:t>
            </w:r>
          </w:p>
          <w:p w:rsidRPr="009804FD" w:rsidR="009804FD" w:rsidP="009804FD" w:rsidRDefault="009804FD" w14:paraId="3C34B00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04FD"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</w:t>
            </w:r>
          </w:p>
          <w:p w:rsidRPr="009C54AE" w:rsidR="0085747A" w:rsidP="32BE68B6" w:rsidRDefault="009804FD" w14:paraId="4C51E631" w14:textId="0FEF36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BE68B6" w:rsidR="2C5B15D2">
              <w:rPr>
                <w:rFonts w:ascii="Corbel" w:hAnsi="Corbel"/>
                <w:b w:val="0"/>
                <w:bCs w:val="0"/>
                <w:caps w:val="0"/>
                <w:smallCaps w:val="0"/>
              </w:rPr>
              <w:t>W pierwszym tygodniu hospituje zajęcia, w kolejnych prowadzi zajęcia według planu opracowanego na podstawie szczegółowego programu praktyki</w:t>
            </w:r>
            <w:r w:rsidRPr="32BE68B6" w:rsidR="1860B725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</w:tr>
    </w:tbl>
    <w:p w:rsidRPr="009C54AE" w:rsidR="003E1941" w:rsidP="009C54AE" w:rsidRDefault="003E1941" w14:paraId="6E8380B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45EF164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003745A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900BC56" w14:textId="77777777">
        <w:trPr>
          <w:trHeight w:val="397"/>
        </w:trPr>
        <w:tc>
          <w:tcPr>
            <w:tcW w:w="7513" w:type="dxa"/>
          </w:tcPr>
          <w:p w:rsidR="0085747A" w:rsidP="00640874" w:rsidRDefault="0085747A" w14:paraId="63776AD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640874" w:rsidR="00640874" w:rsidP="00291353" w:rsidRDefault="00640874" w14:paraId="774B624C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Czelakowska D.,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:rsidRPr="00640874" w:rsidR="00640874" w:rsidP="00291353" w:rsidRDefault="00640874" w14:paraId="2206E6D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Wygotskim i Brunerem w tle,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:rsidRPr="00640874" w:rsidR="00640874" w:rsidP="00291353" w:rsidRDefault="00640874" w14:paraId="7DD16DE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:rsidRPr="00640874" w:rsidR="00640874" w:rsidP="00291353" w:rsidRDefault="00640874" w14:paraId="667368C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:rsidRPr="00640874" w:rsidR="00640874" w:rsidP="00291353" w:rsidRDefault="00640874" w14:paraId="7486828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Karwowska-Struczyk M., Sobierańska D., Szpotowicz M.,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:rsidRPr="00640874" w:rsidR="00640874" w:rsidP="00291353" w:rsidRDefault="00640874" w14:paraId="674BAEF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:rsidRPr="00640874" w:rsidR="00640874" w:rsidP="00291353" w:rsidRDefault="00640874" w14:paraId="5D84463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Bronk D., Malenda A.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:rsidRPr="00640874" w:rsidR="00640874" w:rsidP="00291353" w:rsidRDefault="00640874" w14:paraId="3686C24A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:rsidRPr="00640874" w:rsidR="00640874" w:rsidP="00291353" w:rsidRDefault="00640874" w14:paraId="6AD8529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Kopaczyńska I, Nowak-Łojewska A.,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:rsidRPr="009C54AE" w:rsidR="00640874" w:rsidP="00291353" w:rsidRDefault="00640874" w14:paraId="07E57687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Semadeni Z., i in.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Pr="009C54AE" w:rsidR="0085747A" w:rsidTr="0071620A" w14:paraId="1707CF2B" w14:textId="77777777">
        <w:trPr>
          <w:trHeight w:val="397"/>
        </w:trPr>
        <w:tc>
          <w:tcPr>
            <w:tcW w:w="7513" w:type="dxa"/>
          </w:tcPr>
          <w:p w:rsidR="0085747A" w:rsidP="00640874" w:rsidRDefault="0085747A" w14:paraId="7C45F7E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640874" w:rsidR="00640874" w:rsidP="00291353" w:rsidRDefault="00640874" w14:paraId="2344F9EB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:rsidRPr="00640874" w:rsidR="00640874" w:rsidP="00291353" w:rsidRDefault="00640874" w14:paraId="2834767A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 J.,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:rsidRPr="00640874" w:rsidR="00640874" w:rsidP="00291353" w:rsidRDefault="00640874" w14:paraId="7FB1F272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:rsidRPr="00640874" w:rsidR="00640874" w:rsidP="00291353" w:rsidRDefault="00640874" w14:paraId="68AEEE3B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:rsidRPr="009C54AE" w:rsidR="00640874" w:rsidP="00291353" w:rsidRDefault="00640874" w14:paraId="19F64027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:rsidRPr="009C54AE" w:rsidR="0085747A" w:rsidP="009C54AE" w:rsidRDefault="0085747A" w14:paraId="21A3648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454B34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06ED75B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B1" w:rsidP="00C16ABF" w:rsidRDefault="000A2CB1" w14:paraId="49E38096" w14:textId="77777777">
      <w:pPr>
        <w:spacing w:after="0" w:line="240" w:lineRule="auto"/>
      </w:pPr>
      <w:r>
        <w:separator/>
      </w:r>
    </w:p>
  </w:endnote>
  <w:endnote w:type="continuationSeparator" w:id="0">
    <w:p w:rsidR="000A2CB1" w:rsidP="00C16ABF" w:rsidRDefault="000A2CB1" w14:paraId="2FD123A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B1" w:rsidP="00C16ABF" w:rsidRDefault="000A2CB1" w14:paraId="33BD1537" w14:textId="77777777">
      <w:pPr>
        <w:spacing w:after="0" w:line="240" w:lineRule="auto"/>
      </w:pPr>
      <w:r>
        <w:separator/>
      </w:r>
    </w:p>
  </w:footnote>
  <w:footnote w:type="continuationSeparator" w:id="0">
    <w:p w:rsidR="000A2CB1" w:rsidP="00C16ABF" w:rsidRDefault="000A2CB1" w14:paraId="740E3AC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01FA15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0BA"/>
    <w:multiLevelType w:val="hybridMultilevel"/>
    <w:tmpl w:val="E4D67FE4"/>
    <w:lvl w:ilvl="0" w:tplc="762AC2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ED3DE5"/>
    <w:multiLevelType w:val="hybridMultilevel"/>
    <w:tmpl w:val="929AC06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00700C"/>
    <w:multiLevelType w:val="hybridMultilevel"/>
    <w:tmpl w:val="BEA0A90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FBF24DB"/>
    <w:multiLevelType w:val="hybridMultilevel"/>
    <w:tmpl w:val="20104920"/>
    <w:lvl w:ilvl="0" w:tplc="E99E097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5765"/>
    <w:rsid w:val="000077B4"/>
    <w:rsid w:val="00015B8F"/>
    <w:rsid w:val="00022ECE"/>
    <w:rsid w:val="00032038"/>
    <w:rsid w:val="00042A51"/>
    <w:rsid w:val="00042D2E"/>
    <w:rsid w:val="00044C82"/>
    <w:rsid w:val="0005378A"/>
    <w:rsid w:val="00070ED6"/>
    <w:rsid w:val="000742DC"/>
    <w:rsid w:val="00074D48"/>
    <w:rsid w:val="00084C12"/>
    <w:rsid w:val="0009462C"/>
    <w:rsid w:val="00094B12"/>
    <w:rsid w:val="00096C46"/>
    <w:rsid w:val="000A296F"/>
    <w:rsid w:val="000A2A28"/>
    <w:rsid w:val="000A2CB1"/>
    <w:rsid w:val="000B192D"/>
    <w:rsid w:val="000B28EE"/>
    <w:rsid w:val="000B3E37"/>
    <w:rsid w:val="000D04B0"/>
    <w:rsid w:val="000D3500"/>
    <w:rsid w:val="000F1C57"/>
    <w:rsid w:val="000F5615"/>
    <w:rsid w:val="00124BFF"/>
    <w:rsid w:val="0012560E"/>
    <w:rsid w:val="00127108"/>
    <w:rsid w:val="00134B13"/>
    <w:rsid w:val="00146367"/>
    <w:rsid w:val="00146BC0"/>
    <w:rsid w:val="00152E69"/>
    <w:rsid w:val="00153C41"/>
    <w:rsid w:val="00154381"/>
    <w:rsid w:val="001640A7"/>
    <w:rsid w:val="00164FA7"/>
    <w:rsid w:val="00166A03"/>
    <w:rsid w:val="001718A7"/>
    <w:rsid w:val="0017272A"/>
    <w:rsid w:val="001737CF"/>
    <w:rsid w:val="00176083"/>
    <w:rsid w:val="001770C7"/>
    <w:rsid w:val="00192F37"/>
    <w:rsid w:val="001A70D2"/>
    <w:rsid w:val="001D657B"/>
    <w:rsid w:val="001D7B54"/>
    <w:rsid w:val="001E0209"/>
    <w:rsid w:val="001E2E8C"/>
    <w:rsid w:val="001F2CA2"/>
    <w:rsid w:val="002144C0"/>
    <w:rsid w:val="0022477D"/>
    <w:rsid w:val="002278A9"/>
    <w:rsid w:val="002336F9"/>
    <w:rsid w:val="0024028F"/>
    <w:rsid w:val="00244ABC"/>
    <w:rsid w:val="00267459"/>
    <w:rsid w:val="00281FF2"/>
    <w:rsid w:val="002857DE"/>
    <w:rsid w:val="0029135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B39"/>
    <w:rsid w:val="002F02A3"/>
    <w:rsid w:val="002F4ABE"/>
    <w:rsid w:val="003018BA"/>
    <w:rsid w:val="0030395F"/>
    <w:rsid w:val="00305917"/>
    <w:rsid w:val="00305C92"/>
    <w:rsid w:val="003151C5"/>
    <w:rsid w:val="003343CF"/>
    <w:rsid w:val="00346FE9"/>
    <w:rsid w:val="0034759A"/>
    <w:rsid w:val="003503F6"/>
    <w:rsid w:val="003530DD"/>
    <w:rsid w:val="00361FA5"/>
    <w:rsid w:val="00363728"/>
    <w:rsid w:val="00363F78"/>
    <w:rsid w:val="003805A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146A"/>
    <w:rsid w:val="00421D41"/>
    <w:rsid w:val="0042244A"/>
    <w:rsid w:val="0042745A"/>
    <w:rsid w:val="00431D5C"/>
    <w:rsid w:val="004362C6"/>
    <w:rsid w:val="00437FA2"/>
    <w:rsid w:val="00445970"/>
    <w:rsid w:val="0045729E"/>
    <w:rsid w:val="00461EFC"/>
    <w:rsid w:val="00462480"/>
    <w:rsid w:val="004652C2"/>
    <w:rsid w:val="004706D1"/>
    <w:rsid w:val="00471326"/>
    <w:rsid w:val="0047598D"/>
    <w:rsid w:val="004840FD"/>
    <w:rsid w:val="00490F7D"/>
    <w:rsid w:val="00491678"/>
    <w:rsid w:val="004968E2"/>
    <w:rsid w:val="00496B33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4F20"/>
    <w:rsid w:val="0056696D"/>
    <w:rsid w:val="00573EF9"/>
    <w:rsid w:val="0058390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0874"/>
    <w:rsid w:val="00647FA8"/>
    <w:rsid w:val="00650C5F"/>
    <w:rsid w:val="00654934"/>
    <w:rsid w:val="006620D9"/>
    <w:rsid w:val="00671958"/>
    <w:rsid w:val="00675843"/>
    <w:rsid w:val="00696477"/>
    <w:rsid w:val="006A683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EC8"/>
    <w:rsid w:val="00724677"/>
    <w:rsid w:val="00725459"/>
    <w:rsid w:val="007327BD"/>
    <w:rsid w:val="00734608"/>
    <w:rsid w:val="00735D0F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57D4D"/>
    <w:rsid w:val="00875311"/>
    <w:rsid w:val="00875DD0"/>
    <w:rsid w:val="00884922"/>
    <w:rsid w:val="00885F64"/>
    <w:rsid w:val="00890541"/>
    <w:rsid w:val="008917F9"/>
    <w:rsid w:val="008A45F7"/>
    <w:rsid w:val="008A50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30FF9"/>
    <w:rsid w:val="009508DF"/>
    <w:rsid w:val="00950DAC"/>
    <w:rsid w:val="00954A07"/>
    <w:rsid w:val="009804FD"/>
    <w:rsid w:val="00997F14"/>
    <w:rsid w:val="009A6E77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50A"/>
    <w:rsid w:val="00A53FA5"/>
    <w:rsid w:val="00A54817"/>
    <w:rsid w:val="00A601C8"/>
    <w:rsid w:val="00A60799"/>
    <w:rsid w:val="00A619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39B"/>
    <w:rsid w:val="00B57632"/>
    <w:rsid w:val="00B607DB"/>
    <w:rsid w:val="00B66529"/>
    <w:rsid w:val="00B75946"/>
    <w:rsid w:val="00B8056E"/>
    <w:rsid w:val="00B80FC0"/>
    <w:rsid w:val="00B819C8"/>
    <w:rsid w:val="00B82308"/>
    <w:rsid w:val="00B90885"/>
    <w:rsid w:val="00BB520A"/>
    <w:rsid w:val="00BD3869"/>
    <w:rsid w:val="00BD66E9"/>
    <w:rsid w:val="00BD6FF4"/>
    <w:rsid w:val="00BF02F6"/>
    <w:rsid w:val="00BF085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470E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EE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27C0"/>
    <w:rsid w:val="00EA4832"/>
    <w:rsid w:val="00EA4E9D"/>
    <w:rsid w:val="00EC4899"/>
    <w:rsid w:val="00ED03AB"/>
    <w:rsid w:val="00ED32D2"/>
    <w:rsid w:val="00ED6862"/>
    <w:rsid w:val="00EE32DE"/>
    <w:rsid w:val="00EE5457"/>
    <w:rsid w:val="00F01D04"/>
    <w:rsid w:val="00F070AB"/>
    <w:rsid w:val="00F17567"/>
    <w:rsid w:val="00F27A7B"/>
    <w:rsid w:val="00F526AF"/>
    <w:rsid w:val="00F617C3"/>
    <w:rsid w:val="00F65C44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01A8C8CA"/>
    <w:rsid w:val="0961A1BA"/>
    <w:rsid w:val="0AA42F83"/>
    <w:rsid w:val="0C199BF5"/>
    <w:rsid w:val="114253EE"/>
    <w:rsid w:val="121C14B6"/>
    <w:rsid w:val="1860B725"/>
    <w:rsid w:val="1F26B702"/>
    <w:rsid w:val="1F58E871"/>
    <w:rsid w:val="2443AEB8"/>
    <w:rsid w:val="25F94C4E"/>
    <w:rsid w:val="2C4057CF"/>
    <w:rsid w:val="2C5B15D2"/>
    <w:rsid w:val="2EFF0E3D"/>
    <w:rsid w:val="32BE68B6"/>
    <w:rsid w:val="434287F6"/>
    <w:rsid w:val="4790498E"/>
    <w:rsid w:val="56E26CDA"/>
    <w:rsid w:val="59438056"/>
    <w:rsid w:val="5D61448B"/>
    <w:rsid w:val="5DDC6AD1"/>
    <w:rsid w:val="5EC1CB93"/>
    <w:rsid w:val="5FD0E206"/>
    <w:rsid w:val="6349A7E1"/>
    <w:rsid w:val="656760E4"/>
    <w:rsid w:val="70119798"/>
    <w:rsid w:val="718DD89E"/>
    <w:rsid w:val="7818B258"/>
    <w:rsid w:val="7AA56185"/>
    <w:rsid w:val="7CE49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85FBE"/>
  <w15:docId w15:val="{E7F776EA-3EDF-4E9E-86C3-91D2C6F25B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F269E-4E66-4DA0-8AE3-367ECBDF82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1F21C-69B5-4451-8539-35006AE86DC4}"/>
</file>

<file path=customXml/itemProps3.xml><?xml version="1.0" encoding="utf-8"?>
<ds:datastoreItem xmlns:ds="http://schemas.openxmlformats.org/officeDocument/2006/customXml" ds:itemID="{98752895-058F-477C-A228-86CADDAA6663}"/>
</file>

<file path=customXml/itemProps4.xml><?xml version="1.0" encoding="utf-8"?>
<ds:datastoreItem xmlns:ds="http://schemas.openxmlformats.org/officeDocument/2006/customXml" ds:itemID="{7D608C6F-F02C-4465-A7EA-408EF5FC013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11</revision>
  <lastPrinted>2019-02-06T12:12:00.0000000Z</lastPrinted>
  <dcterms:created xsi:type="dcterms:W3CDTF">2023-04-13T06:52:00.0000000Z</dcterms:created>
  <dcterms:modified xsi:type="dcterms:W3CDTF">2025-04-01T06:58:21.1963467Z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